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56342" w14:textId="68E42554" w:rsidR="00505FE4" w:rsidRPr="005E2D45" w:rsidRDefault="00505FE4" w:rsidP="00A4490B">
      <w:pPr>
        <w:pStyle w:val="Tytu"/>
        <w:ind w:right="707"/>
        <w:jc w:val="left"/>
        <w:rPr>
          <w:szCs w:val="24"/>
        </w:rPr>
      </w:pPr>
    </w:p>
    <w:p w14:paraId="7E4DE13F" w14:textId="77777777" w:rsidR="00505FE4" w:rsidRPr="005E2D45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5E2D45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DC0D9A" w:rsidRPr="005E2D45" w14:paraId="64FE5008" w14:textId="77777777" w:rsidTr="006B644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CC71AE9" w14:textId="77777777" w:rsidR="00DC0D9A" w:rsidRPr="005E2D45" w:rsidRDefault="00DC0D9A" w:rsidP="00DC0D9A">
            <w:pPr>
              <w:ind w:left="113" w:right="113"/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1B36" w14:textId="437BBD3C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Nazwa modułu (bloku przedmiotów): </w:t>
            </w:r>
            <w:r w:rsidRPr="005E2D45">
              <w:rPr>
                <w:sz w:val="24"/>
                <w:szCs w:val="24"/>
              </w:rPr>
              <w:br/>
            </w:r>
            <w:r w:rsidRPr="005E2D45">
              <w:rPr>
                <w:b/>
                <w:caps/>
                <w:sz w:val="24"/>
                <w:szCs w:val="24"/>
              </w:rPr>
              <w:t>Metody reprezentacji informacji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B00B3CA" w14:textId="0B3E4CEA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Kod modułu: M5</w:t>
            </w:r>
          </w:p>
        </w:tc>
      </w:tr>
      <w:tr w:rsidR="00DC0D9A" w:rsidRPr="005E2D45" w14:paraId="49FBE0F0" w14:textId="77777777" w:rsidTr="006B644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51224B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2BB" w14:textId="77777777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Nazwa przedmiotu: </w:t>
            </w:r>
          </w:p>
          <w:p w14:paraId="2898BDC0" w14:textId="18ED82D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Metody reprezentacji informacji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6B43257" w14:textId="1332641C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Kod przedmiotu:</w:t>
            </w:r>
          </w:p>
        </w:tc>
      </w:tr>
      <w:tr w:rsidR="00505FE4" w:rsidRPr="005E2D45" w14:paraId="26906D9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F12CE7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549253" w14:textId="77777777" w:rsidR="00505FE4" w:rsidRPr="005E2D45" w:rsidRDefault="00505FE4" w:rsidP="00F77DC4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Nazwa jednostki organizacyjnej prowadzącej przedmiot / moduł:</w:t>
            </w:r>
          </w:p>
          <w:p w14:paraId="787E7661" w14:textId="77777777" w:rsidR="00505FE4" w:rsidRPr="005E2D45" w:rsidRDefault="00A0655B" w:rsidP="00F77DC4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5E2D45" w14:paraId="1748857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C8E132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73FC80" w14:textId="77777777" w:rsidR="00505FE4" w:rsidRPr="005E2D45" w:rsidRDefault="00505FE4" w:rsidP="00F77DC4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Nazwa kierunku:</w:t>
            </w:r>
          </w:p>
          <w:p w14:paraId="72AAA352" w14:textId="38FD49B0" w:rsidR="00505FE4" w:rsidRPr="005E2D45" w:rsidRDefault="00DC0D9A" w:rsidP="00F77DC4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5E2D45" w14:paraId="4E2A9A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5DA42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030B9D" w14:textId="77777777" w:rsidR="00505FE4" w:rsidRPr="005E2D45" w:rsidRDefault="00505FE4" w:rsidP="00F77DC4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Nazwa specjalności:</w:t>
            </w:r>
            <w:r w:rsidR="00A0655B" w:rsidRPr="005E2D45">
              <w:rPr>
                <w:sz w:val="24"/>
                <w:szCs w:val="24"/>
              </w:rPr>
              <w:t xml:space="preserve"> /niewłaściwe skasować/</w:t>
            </w:r>
          </w:p>
          <w:p w14:paraId="5CE1669E" w14:textId="42EA0E1A" w:rsidR="00505FE4" w:rsidRPr="005E2D45" w:rsidRDefault="00A0655B" w:rsidP="00F77DC4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Administracja systemów i sieci komputerowych</w:t>
            </w:r>
            <w:r w:rsidRPr="005E2D45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DC0D9A" w:rsidRPr="005E2D45" w14:paraId="0635DA42" w14:textId="77777777" w:rsidTr="001B1FE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726DE8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25BC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Forma studiów:</w:t>
            </w:r>
          </w:p>
          <w:p w14:paraId="62726BC8" w14:textId="7A940812" w:rsidR="00DC0D9A" w:rsidRPr="005E2D45" w:rsidRDefault="009351D1" w:rsidP="00DC0D9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DC0D9A" w:rsidRPr="005E2D4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864D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Profil kształcenia:</w:t>
            </w:r>
          </w:p>
          <w:p w14:paraId="7066F305" w14:textId="38822538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883ADF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Poziom kształcenia:</w:t>
            </w:r>
          </w:p>
          <w:p w14:paraId="3885F5DC" w14:textId="5347392E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STUDIA I STOPNIA</w:t>
            </w:r>
          </w:p>
        </w:tc>
      </w:tr>
      <w:tr w:rsidR="00DC0D9A" w:rsidRPr="005E2D45" w14:paraId="035A70C7" w14:textId="77777777" w:rsidTr="001B1FE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02C794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6E14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Rok / semestr: </w:t>
            </w:r>
          </w:p>
          <w:p w14:paraId="266B05B0" w14:textId="5DB0E355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1/1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2DA3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Status przedmiotu /modułu:</w:t>
            </w:r>
          </w:p>
          <w:p w14:paraId="2F736A2D" w14:textId="48F9A66C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25FC4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Język przedmiotu / modułu:</w:t>
            </w:r>
          </w:p>
          <w:p w14:paraId="6709F074" w14:textId="3AD0B693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5E2D45" w14:paraId="755BA4C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A54594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1CF3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  <w:p w14:paraId="22427C7B" w14:textId="77777777" w:rsidR="00505FE4" w:rsidRPr="005E2D45" w:rsidRDefault="00505FE4" w:rsidP="00F77DC4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4B3B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FA64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8DCB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78D0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BC1F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F6D525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inne </w:t>
            </w:r>
            <w:r w:rsidRPr="005E2D45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5E2D45" w14:paraId="1209A69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CDA3A3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70B9549" w14:textId="77777777" w:rsidR="00505FE4" w:rsidRPr="005E2D45" w:rsidRDefault="00505FE4" w:rsidP="00F77DC4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AC8AA" w14:textId="2FAD1E7E" w:rsidR="00505FE4" w:rsidRPr="005E2D45" w:rsidRDefault="00DC0D9A" w:rsidP="00F77DC4">
            <w:pPr>
              <w:jc w:val="center"/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A115F9" w14:textId="77777777" w:rsidR="00505FE4" w:rsidRPr="005E2D4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D4C0BA" w14:textId="3BD6AA93" w:rsidR="00505FE4" w:rsidRPr="005E2D45" w:rsidRDefault="009351D1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F2A685" w14:textId="77777777" w:rsidR="00505FE4" w:rsidRPr="005E2D4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AF50A" w14:textId="77777777" w:rsidR="00505FE4" w:rsidRPr="005E2D4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7475D" w14:textId="77777777" w:rsidR="00505FE4" w:rsidRPr="005E2D4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74970C3" w14:textId="77777777" w:rsidR="00505FE4" w:rsidRPr="005E2D45" w:rsidRDefault="00505FE4" w:rsidP="00505FE4">
      <w:pPr>
        <w:rPr>
          <w:sz w:val="24"/>
          <w:szCs w:val="24"/>
        </w:rPr>
      </w:pPr>
    </w:p>
    <w:p w14:paraId="7777A441" w14:textId="77777777" w:rsidR="00505FE4" w:rsidRPr="005E2D45" w:rsidRDefault="00505FE4" w:rsidP="00505FE4">
      <w:pPr>
        <w:rPr>
          <w:sz w:val="24"/>
          <w:szCs w:val="24"/>
        </w:rPr>
      </w:pPr>
    </w:p>
    <w:tbl>
      <w:tblPr>
        <w:tblW w:w="1720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  <w:gridCol w:w="7105"/>
      </w:tblGrid>
      <w:tr w:rsidR="00DC0D9A" w:rsidRPr="005E2D45" w14:paraId="1DFEC6AE" w14:textId="77777777" w:rsidTr="002B1160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5364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Koordynator przedmiotu / modułu</w:t>
            </w:r>
            <w:r w:rsidRPr="005E2D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2030" w14:textId="4EC713A4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dr inż. Jerzy Kaczorek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BCEDE2" w14:textId="468ED780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</w:tr>
      <w:tr w:rsidR="00DC0D9A" w:rsidRPr="005E2D45" w14:paraId="45FA98E6" w14:textId="77777777" w:rsidTr="002B11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B0F1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Prowadzący zajęcia</w:t>
            </w:r>
            <w:r w:rsidRPr="005E2D45">
              <w:t>*</w:t>
            </w:r>
          </w:p>
          <w:p w14:paraId="1848DC14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27C6" w14:textId="640762F0" w:rsidR="00DC0D9A" w:rsidRPr="005E2D45" w:rsidRDefault="00DC0D9A" w:rsidP="00DC0D9A">
            <w:pPr>
              <w:rPr>
                <w:sz w:val="24"/>
                <w:szCs w:val="24"/>
              </w:rPr>
            </w:pPr>
            <w:proofErr w:type="spellStart"/>
            <w:r w:rsidRPr="005E2D45">
              <w:rPr>
                <w:b/>
                <w:sz w:val="24"/>
                <w:szCs w:val="24"/>
                <w:lang w:val="en-US"/>
              </w:rPr>
              <w:t>dr</w:t>
            </w:r>
            <w:proofErr w:type="spellEnd"/>
            <w:r w:rsidRPr="005E2D45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2D45">
              <w:rPr>
                <w:b/>
                <w:sz w:val="24"/>
                <w:szCs w:val="24"/>
                <w:lang w:val="en-US"/>
              </w:rPr>
              <w:t>inż</w:t>
            </w:r>
            <w:proofErr w:type="spellEnd"/>
            <w:r w:rsidRPr="005E2D45">
              <w:rPr>
                <w:b/>
                <w:sz w:val="24"/>
                <w:szCs w:val="24"/>
                <w:lang w:val="en-US"/>
              </w:rPr>
              <w:t xml:space="preserve">. </w:t>
            </w:r>
            <w:r w:rsidRPr="005E2D45">
              <w:rPr>
                <w:b/>
                <w:sz w:val="24"/>
                <w:szCs w:val="24"/>
              </w:rPr>
              <w:t xml:space="preserve">Jerzy Kaczorek , mgr Rafał </w:t>
            </w:r>
            <w:proofErr w:type="spellStart"/>
            <w:r w:rsidRPr="005E2D45">
              <w:rPr>
                <w:b/>
                <w:sz w:val="24"/>
                <w:szCs w:val="24"/>
              </w:rPr>
              <w:t>Jółkowski</w:t>
            </w:r>
            <w:proofErr w:type="spellEnd"/>
            <w:r w:rsidRPr="005E2D45">
              <w:rPr>
                <w:b/>
                <w:sz w:val="24"/>
                <w:szCs w:val="24"/>
              </w:rPr>
              <w:t>, mgr inż. Tomasz Rogacewic</w:t>
            </w:r>
            <w:r w:rsidRPr="005E2D45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FAC87" w14:textId="7A55D7B5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</w:tr>
      <w:tr w:rsidR="00DC0D9A" w:rsidRPr="005E2D45" w14:paraId="586E25B6" w14:textId="77777777" w:rsidTr="002B11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91F0" w14:textId="77777777" w:rsidR="00DC0D9A" w:rsidRPr="005E2D45" w:rsidRDefault="00DC0D9A" w:rsidP="00DC0D9A">
            <w:pPr>
              <w:spacing w:before="120" w:after="12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0EF6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Przedstawienie podstawowych pojęć z zakresu teorii kodowania informacji oraz wiadomości o zastosowaniu systemów kodowania. Studenci powinni rozumieć, czym jest informacja, w jaki sposób jest ona reprezentowana i przetwarzana przy pomocy komputera. Ukazanie przedstawianych w trakcie wykładów pojęć jako niezmiennego i wyjątkowo ważnego kanonu wiedzy.</w:t>
            </w:r>
          </w:p>
          <w:p w14:paraId="4AF6B419" w14:textId="6347CD34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Nabycie umiejętności zapisu dokumentu w różnych formatach (XML, HTML, JSON).</w:t>
            </w:r>
            <w:r w:rsidRPr="005E2D45">
              <w:rPr>
                <w:sz w:val="24"/>
                <w:szCs w:val="24"/>
              </w:rPr>
              <w:br/>
              <w:t xml:space="preserve">Praktyczne opanowanie języka HTML i nabycie umiejętności prezentacji informacji na stronie WWW za pomocą arkusza stylów CSS i biblioteki </w:t>
            </w:r>
            <w:proofErr w:type="spellStart"/>
            <w:r w:rsidRPr="005E2D45">
              <w:rPr>
                <w:sz w:val="24"/>
                <w:szCs w:val="24"/>
              </w:rPr>
              <w:t>Bootstrap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36A9E" w14:textId="409FBBDC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</w:tr>
      <w:tr w:rsidR="00DC0D9A" w:rsidRPr="005E2D45" w14:paraId="66191ED7" w14:textId="77777777" w:rsidTr="002B11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4A989B1" w14:textId="77777777" w:rsidR="00DC0D9A" w:rsidRPr="005E2D45" w:rsidRDefault="00DC0D9A" w:rsidP="00DC0D9A">
            <w:pPr>
              <w:spacing w:before="120" w:after="12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2F575" w14:textId="54983BED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Podstawowa znajomość matematyki z zakresu szkoły średniej.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40538" w14:textId="7568005D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</w:tr>
    </w:tbl>
    <w:p w14:paraId="6CC114B7" w14:textId="77777777" w:rsidR="00505FE4" w:rsidRPr="005E2D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E2D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6449EED" w14:textId="77777777" w:rsidR="00505FE4" w:rsidRPr="005E2D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E2D45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5191BA0C" w14:textId="77777777" w:rsidR="00505FE4" w:rsidRPr="005E2D4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5E2D45" w14:paraId="02B0FABF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E9B30EE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5E2D45" w14:paraId="78B822AD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903485" w14:textId="77777777" w:rsidR="00505FE4" w:rsidRPr="005E2D45" w:rsidRDefault="00505FE4" w:rsidP="00F77DC4">
            <w:pPr>
              <w:rPr>
                <w:sz w:val="22"/>
                <w:szCs w:val="22"/>
              </w:rPr>
            </w:pPr>
            <w:r w:rsidRPr="005E2D4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3BC8EE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98318C" w14:textId="77777777" w:rsidR="00505FE4" w:rsidRPr="005E2D45" w:rsidRDefault="00505FE4" w:rsidP="00F77DC4">
            <w:pPr>
              <w:jc w:val="center"/>
              <w:rPr>
                <w:sz w:val="22"/>
                <w:szCs w:val="22"/>
              </w:rPr>
            </w:pPr>
            <w:r w:rsidRPr="005E2D45">
              <w:rPr>
                <w:sz w:val="22"/>
                <w:szCs w:val="22"/>
              </w:rPr>
              <w:t xml:space="preserve">Kod kierunkowego efektu </w:t>
            </w:r>
          </w:p>
          <w:p w14:paraId="2AB18E98" w14:textId="77777777" w:rsidR="00505FE4" w:rsidRPr="005E2D45" w:rsidRDefault="00505FE4" w:rsidP="00F77DC4">
            <w:pPr>
              <w:jc w:val="center"/>
              <w:rPr>
                <w:sz w:val="22"/>
                <w:szCs w:val="22"/>
              </w:rPr>
            </w:pPr>
            <w:r w:rsidRPr="005E2D45">
              <w:rPr>
                <w:sz w:val="22"/>
                <w:szCs w:val="22"/>
              </w:rPr>
              <w:t>uczenia się</w:t>
            </w:r>
          </w:p>
        </w:tc>
      </w:tr>
      <w:tr w:rsidR="00DC0D9A" w:rsidRPr="005E2D45" w14:paraId="6FE84A5B" w14:textId="77777777" w:rsidTr="00C010B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2F4C" w14:textId="663C0E96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7E588A" w14:textId="29088A0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Zna matematyczne modele komputera i sposoby kodowania danych. Zna podstawowe systemy liczbowe.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78F7C" w14:textId="47A3F9D9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K_W05</w:t>
            </w:r>
          </w:p>
        </w:tc>
      </w:tr>
      <w:tr w:rsidR="00DC0D9A" w:rsidRPr="005E2D45" w14:paraId="5106644E" w14:textId="77777777" w:rsidTr="00C010B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7BBF" w14:textId="78B4C25C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8D1D6F" w14:textId="49913D08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Zna teoretyczne podstawy projektowania języków programowania.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F1D5D" w14:textId="63DF2E40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K_W06,  K_W07</w:t>
            </w:r>
          </w:p>
        </w:tc>
      </w:tr>
      <w:tr w:rsidR="00DC0D9A" w:rsidRPr="005E2D45" w14:paraId="12058E48" w14:textId="77777777" w:rsidTr="00C010B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F746" w14:textId="03FE3EFF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152AB3" w14:textId="4BC365C6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Rozumie podstawowe pojęcia związane z Internetem.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13C8A8" w14:textId="22242C0E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K_W05</w:t>
            </w:r>
          </w:p>
        </w:tc>
      </w:tr>
      <w:tr w:rsidR="00DC0D9A" w:rsidRPr="005E2D45" w14:paraId="1208E0B9" w14:textId="77777777" w:rsidTr="00C010B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0AF0" w14:textId="60BAE7BB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209C2F" w14:textId="7D58D82E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Zna języki opisu struktury dokumentu (tworzenie dokumentów i dla nich gramatyk).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4763E" w14:textId="546A6874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K_W07</w:t>
            </w:r>
          </w:p>
        </w:tc>
      </w:tr>
      <w:tr w:rsidR="00DC0D9A" w:rsidRPr="005E2D45" w14:paraId="0BA8EAF3" w14:textId="77777777" w:rsidTr="004921E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D585" w14:textId="3F88C743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8957FC" w14:textId="7D511CAB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Umie przeliczać systemy liczbowe i wykonywać na nich podstawowe operacje.</w:t>
            </w:r>
            <w:r w:rsidRPr="005E2D45">
              <w:rPr>
                <w:sz w:val="24"/>
                <w:szCs w:val="24"/>
              </w:rPr>
              <w:br/>
              <w:t xml:space="preserve">Umie tworzyć dokumenty w formacie XML i JSON. </w:t>
            </w:r>
            <w:r w:rsidRPr="005E2D45">
              <w:rPr>
                <w:sz w:val="24"/>
                <w:szCs w:val="24"/>
              </w:rPr>
              <w:br/>
              <w:t>Implementuje proste gramatyki w XML-</w:t>
            </w:r>
            <w:proofErr w:type="spellStart"/>
            <w:r w:rsidRPr="005E2D45">
              <w:rPr>
                <w:sz w:val="24"/>
                <w:szCs w:val="24"/>
              </w:rPr>
              <w:t>Schema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14460" w14:textId="2BC5C954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K_U07, K_U19</w:t>
            </w:r>
          </w:p>
        </w:tc>
      </w:tr>
      <w:tr w:rsidR="00DC0D9A" w:rsidRPr="005E2D45" w14:paraId="3A19ADB0" w14:textId="77777777" w:rsidTr="004921E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181C" w14:textId="5DC96312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8BCDFA" w14:textId="11EA954A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Umie tworzyć strony internetowe oparte na języku HTML.</w:t>
            </w:r>
            <w:r w:rsidRPr="005E2D45">
              <w:rPr>
                <w:sz w:val="24"/>
                <w:szCs w:val="24"/>
              </w:rPr>
              <w:br/>
              <w:t>Używa kaskadowych arkuszy stylów (CSS) do opisu wyglądu strony WWW.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9C791" w14:textId="6F6DF300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K_U19</w:t>
            </w:r>
          </w:p>
        </w:tc>
      </w:tr>
      <w:tr w:rsidR="00DC0D9A" w:rsidRPr="005E2D45" w14:paraId="53127128" w14:textId="77777777" w:rsidTr="004921E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12A1" w14:textId="68102CE6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BC6E39" w14:textId="4F9774F5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Umie tworzyć responsywne strony WWW przy użyciu biblioteki </w:t>
            </w:r>
            <w:proofErr w:type="spellStart"/>
            <w:r w:rsidRPr="005E2D45">
              <w:rPr>
                <w:sz w:val="24"/>
                <w:szCs w:val="24"/>
              </w:rPr>
              <w:t>Bootstrap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DD6258" w14:textId="006EA915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K_U19</w:t>
            </w:r>
          </w:p>
        </w:tc>
      </w:tr>
      <w:tr w:rsidR="00DC0D9A" w:rsidRPr="005E2D45" w14:paraId="3B1B9E41" w14:textId="77777777" w:rsidTr="0033206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E54D" w14:textId="7D476D43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E85F50" w14:textId="383794A2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Pracuje samodzielnie, korzysta z materiałów dostępnych w sieci na temat tworzenia stron WWW.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9D5D94" w14:textId="474DD6E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K_K01</w:t>
            </w:r>
          </w:p>
        </w:tc>
      </w:tr>
      <w:tr w:rsidR="00505FE4" w:rsidRPr="005E2D45" w14:paraId="15A2A24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F2E4" w14:textId="77777777" w:rsidR="00505FE4" w:rsidRPr="005E2D45" w:rsidRDefault="00505FE4" w:rsidP="00DC0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7CCF0B" w14:textId="77777777" w:rsidR="00505FE4" w:rsidRPr="005E2D45" w:rsidRDefault="00505FE4" w:rsidP="00DC0D9A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FDE5E" w14:textId="77777777" w:rsidR="00505FE4" w:rsidRPr="005E2D4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A4490B" w:rsidRPr="005E2D45" w14:paraId="699385C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4760" w14:textId="77777777" w:rsidR="00A4490B" w:rsidRPr="005E2D45" w:rsidRDefault="00A4490B" w:rsidP="00DC0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16EF96" w14:textId="77777777" w:rsidR="00A4490B" w:rsidRPr="005E2D45" w:rsidRDefault="00A4490B" w:rsidP="00DC0D9A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232CB" w14:textId="77777777" w:rsidR="00A4490B" w:rsidRPr="005E2D45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E2D45" w14:paraId="444D574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B7F78E2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5E2D45" w14:paraId="1B50C76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61A558C" w14:textId="77777777" w:rsidR="00505FE4" w:rsidRPr="005E2D45" w:rsidRDefault="00505FE4" w:rsidP="00F77DC4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Wykład</w:t>
            </w:r>
          </w:p>
        </w:tc>
      </w:tr>
      <w:tr w:rsidR="00DC0D9A" w:rsidRPr="005E2D45" w14:paraId="16CEFB9E" w14:textId="77777777" w:rsidTr="00512D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9EA75A9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Elementy historii komputera</w:t>
            </w:r>
            <w:r w:rsidRPr="005E2D45">
              <w:rPr>
                <w:sz w:val="24"/>
                <w:szCs w:val="24"/>
              </w:rPr>
              <w:t>.</w:t>
            </w:r>
          </w:p>
          <w:p w14:paraId="52B08433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Elementy systemów liczbowych.</w:t>
            </w:r>
          </w:p>
          <w:p w14:paraId="58CC6E05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Elementy algebry Boole’a.</w:t>
            </w:r>
          </w:p>
          <w:p w14:paraId="35A59952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Maszyna Turinga. Architektura prostego komputera (architektura von Neumanna).</w:t>
            </w:r>
          </w:p>
          <w:p w14:paraId="2CF7C106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Komputer jako urządzenie do wykonywania rozkazów (program jako sekwencja rozkazów, pojęcie algorytmu).</w:t>
            </w:r>
          </w:p>
          <w:p w14:paraId="37B4BBAD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Pojęcie informacji. Aspekty informacji. Reprezentacja informacji w komputerze. Miary informacji.</w:t>
            </w:r>
          </w:p>
          <w:p w14:paraId="2B90B40A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 xml:space="preserve">Kodowanie informacji. Właściwości kodów. Sposoby kodowania. </w:t>
            </w:r>
          </w:p>
          <w:p w14:paraId="6957B574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Tworzenie dokumentów XML</w:t>
            </w:r>
            <w:r w:rsidRPr="005E2D45">
              <w:rPr>
                <w:bCs/>
                <w:sz w:val="24"/>
                <w:szCs w:val="24"/>
              </w:rPr>
              <w:t>.</w:t>
            </w:r>
          </w:p>
          <w:p w14:paraId="64D90A77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Tworzenie gramatyk dla plików XML przy użyciu XML-</w:t>
            </w:r>
            <w:proofErr w:type="spellStart"/>
            <w:r w:rsidRPr="005E2D45">
              <w:rPr>
                <w:sz w:val="24"/>
                <w:szCs w:val="24"/>
              </w:rPr>
              <w:t>Schema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  <w:p w14:paraId="75736393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JSON - format tekstowy do zapisu i wymiany danych komputerowych.</w:t>
            </w:r>
          </w:p>
          <w:p w14:paraId="66BFF144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Struktura dokumentu HTML.</w:t>
            </w:r>
          </w:p>
          <w:p w14:paraId="6C97A913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 xml:space="preserve">Prezentacja dokumentu HTML przy pomocy arkusza stylów CSS. </w:t>
            </w:r>
          </w:p>
          <w:p w14:paraId="113E22E9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 xml:space="preserve">Tworzenie responsywnych stron WWW przy użyciu biblioteki </w:t>
            </w:r>
            <w:proofErr w:type="spellStart"/>
            <w:r w:rsidRPr="005E2D45">
              <w:rPr>
                <w:bCs/>
                <w:sz w:val="24"/>
                <w:szCs w:val="24"/>
              </w:rPr>
              <w:t>Bootstrap</w:t>
            </w:r>
            <w:proofErr w:type="spellEnd"/>
            <w:r w:rsidRPr="005E2D45">
              <w:rPr>
                <w:bCs/>
                <w:sz w:val="24"/>
                <w:szCs w:val="24"/>
              </w:rPr>
              <w:t>.</w:t>
            </w:r>
          </w:p>
          <w:p w14:paraId="04FDC72F" w14:textId="17CDF26E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Języki programowania. Generacje języków programowania. Kod maszynowy i asemblery. Języki wysokiego poziomu.</w:t>
            </w:r>
          </w:p>
        </w:tc>
      </w:tr>
      <w:tr w:rsidR="00DC0D9A" w:rsidRPr="005E2D45" w14:paraId="5A7A35E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D978FF4" w14:textId="77777777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Ćwiczenia</w:t>
            </w:r>
          </w:p>
        </w:tc>
      </w:tr>
      <w:tr w:rsidR="00DC0D9A" w:rsidRPr="005E2D45" w14:paraId="6B765B2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D734DA4" w14:textId="77777777" w:rsidR="00DC0D9A" w:rsidRPr="005E2D45" w:rsidRDefault="00DC0D9A" w:rsidP="00DC0D9A">
            <w:pPr>
              <w:rPr>
                <w:sz w:val="22"/>
                <w:szCs w:val="22"/>
              </w:rPr>
            </w:pPr>
          </w:p>
        </w:tc>
      </w:tr>
      <w:tr w:rsidR="00DC0D9A" w:rsidRPr="005E2D45" w14:paraId="02FAEA4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694BBF1" w14:textId="77777777" w:rsidR="00DC0D9A" w:rsidRPr="005E2D45" w:rsidRDefault="00DC0D9A" w:rsidP="00DC0D9A">
            <w:pPr>
              <w:pStyle w:val="Nagwek1"/>
              <w:rPr>
                <w:szCs w:val="24"/>
              </w:rPr>
            </w:pPr>
            <w:r w:rsidRPr="005E2D45">
              <w:rPr>
                <w:szCs w:val="24"/>
              </w:rPr>
              <w:t>Laboratorium</w:t>
            </w:r>
          </w:p>
        </w:tc>
      </w:tr>
      <w:tr w:rsidR="00DC0D9A" w:rsidRPr="005E2D45" w14:paraId="27D4C7B5" w14:textId="77777777" w:rsidTr="006459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2DBF8A1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Konwersje międzysystemowe dla wybranych systemów liczbowych. </w:t>
            </w:r>
          </w:p>
          <w:p w14:paraId="1BDDEC57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Działania arytmetyczne w systemie binarnym i systemie z uzupełnieniem do 2 (U2).</w:t>
            </w:r>
          </w:p>
          <w:p w14:paraId="2BC093C2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Realizacja wybranych operacji w algebrze Boole’a.</w:t>
            </w:r>
          </w:p>
          <w:p w14:paraId="15F13E43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Kolokwium (45 min.) Tworzenie dokumentów XML.</w:t>
            </w:r>
          </w:p>
          <w:p w14:paraId="62EE6070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Tworzenie gramatyk dla plików XML przy użyciu XML-</w:t>
            </w:r>
            <w:proofErr w:type="spellStart"/>
            <w:r w:rsidRPr="005E2D45">
              <w:rPr>
                <w:sz w:val="24"/>
                <w:szCs w:val="24"/>
              </w:rPr>
              <w:t>Schema</w:t>
            </w:r>
            <w:proofErr w:type="spellEnd"/>
            <w:r w:rsidRPr="005E2D45">
              <w:rPr>
                <w:sz w:val="24"/>
                <w:szCs w:val="24"/>
              </w:rPr>
              <w:t>. Sprawdzanie, czy utworzony dokument XML spełnia narzuconą gramatykę.</w:t>
            </w:r>
          </w:p>
          <w:p w14:paraId="6DF68931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Tworzenie dokumentów w formacie JSON i sprawdzanie poprawności ich struktury.</w:t>
            </w:r>
          </w:p>
          <w:p w14:paraId="25FA1B35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Tworzenie strony WWW w standardzie HTML5. Tworzenie szablonu strony WWW. Walidacja dokumentów HTML.</w:t>
            </w:r>
          </w:p>
          <w:p w14:paraId="06F28438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Umieszczanie tekstu (nagłówków, akapitów), hiperłączy, list, obrazów, multimediów, formularzy, tablic w dokumencie HTML.</w:t>
            </w:r>
          </w:p>
          <w:p w14:paraId="20C70228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Opisywanie formy prezentacji strony WWW przy użyciu arkusza stylów CSS. Walidacja zewnętrznych plików CSS.</w:t>
            </w:r>
          </w:p>
          <w:p w14:paraId="0DAA79A6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Walidacja danych i formatowanie wyglądu formularzy.</w:t>
            </w:r>
          </w:p>
          <w:p w14:paraId="600982DC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Wykorzystywanie możliwości CSS3 na stronach WWW.</w:t>
            </w:r>
          </w:p>
          <w:p w14:paraId="67EE1C8B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Tworzenie responsywnych stron WWW przy użyciu biblioteki </w:t>
            </w:r>
            <w:proofErr w:type="spellStart"/>
            <w:r w:rsidRPr="005E2D45">
              <w:rPr>
                <w:sz w:val="24"/>
                <w:szCs w:val="24"/>
              </w:rPr>
              <w:t>Bootstrap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  <w:p w14:paraId="34C9EC8B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Zaawansowane możliwości biblioteki </w:t>
            </w:r>
            <w:proofErr w:type="spellStart"/>
            <w:r w:rsidRPr="005E2D45">
              <w:rPr>
                <w:sz w:val="24"/>
                <w:szCs w:val="24"/>
              </w:rPr>
              <w:t>Bootstrap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  <w:p w14:paraId="4184677D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lastRenderedPageBreak/>
              <w:t>Tworzenie serwisu WWW wykorzystującego różne technologie internetowe.</w:t>
            </w:r>
          </w:p>
          <w:p w14:paraId="0F82FBD5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  <w:p w14:paraId="6EFAD546" w14:textId="2F03D08E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DC0D9A" w:rsidRPr="005E2D45" w14:paraId="3C7AD9D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8FE3D1A" w14:textId="77777777" w:rsidR="00DC0D9A" w:rsidRPr="005E2D45" w:rsidRDefault="00DC0D9A" w:rsidP="00DC0D9A">
            <w:pPr>
              <w:pStyle w:val="Nagwek1"/>
              <w:rPr>
                <w:szCs w:val="24"/>
              </w:rPr>
            </w:pPr>
            <w:r w:rsidRPr="005E2D45">
              <w:rPr>
                <w:szCs w:val="24"/>
              </w:rPr>
              <w:lastRenderedPageBreak/>
              <w:t>Projekt</w:t>
            </w:r>
          </w:p>
        </w:tc>
      </w:tr>
      <w:tr w:rsidR="00DC0D9A" w:rsidRPr="005E2D45" w14:paraId="2833FE4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0034327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</w:tr>
      <w:tr w:rsidR="00DC0D9A" w:rsidRPr="005E2D45" w14:paraId="7A7EF31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DAF55E4" w14:textId="77777777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Seminarium</w:t>
            </w:r>
          </w:p>
        </w:tc>
      </w:tr>
      <w:tr w:rsidR="00DC0D9A" w:rsidRPr="005E2D45" w14:paraId="7FDCE96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402BCA" w14:textId="77777777" w:rsidR="00DC0D9A" w:rsidRPr="005E2D45" w:rsidRDefault="00DC0D9A" w:rsidP="00DC0D9A">
            <w:pPr>
              <w:rPr>
                <w:b/>
                <w:sz w:val="24"/>
                <w:szCs w:val="24"/>
              </w:rPr>
            </w:pPr>
          </w:p>
        </w:tc>
      </w:tr>
      <w:tr w:rsidR="00DC0D9A" w:rsidRPr="005E2D45" w14:paraId="5A8E1D9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8F217F6" w14:textId="77777777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C0D9A" w:rsidRPr="005E2D45" w14:paraId="6B2BD8DE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123945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</w:tr>
    </w:tbl>
    <w:p w14:paraId="0C2B9D76" w14:textId="77777777" w:rsidR="00505FE4" w:rsidRPr="005E2D4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DC0D9A" w:rsidRPr="005E2D45" w14:paraId="3858F6E7" w14:textId="77777777" w:rsidTr="00DC0D9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5F0F" w14:textId="77777777" w:rsidR="00DC0D9A" w:rsidRPr="005E2D45" w:rsidRDefault="00DC0D9A" w:rsidP="00DC0D9A">
            <w:pPr>
              <w:spacing w:before="120" w:after="12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3710ED" w14:textId="77777777" w:rsidR="00DC0D9A" w:rsidRPr="005E2D45" w:rsidRDefault="00DC0D9A" w:rsidP="00DC0D9A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Materiały udostępnione za pomocą platformy </w:t>
            </w:r>
            <w:proofErr w:type="spellStart"/>
            <w:r w:rsidRPr="005E2D45">
              <w:rPr>
                <w:sz w:val="24"/>
                <w:szCs w:val="24"/>
              </w:rPr>
              <w:t>Moodle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  <w:p w14:paraId="38910ED8" w14:textId="77777777" w:rsidR="00DC0D9A" w:rsidRPr="005E2D45" w:rsidRDefault="00DC0D9A" w:rsidP="00DC0D9A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HTML5. Podręcznik programisty, Chuck Hudson, Tom </w:t>
            </w:r>
            <w:proofErr w:type="spellStart"/>
            <w:r w:rsidRPr="005E2D45">
              <w:rPr>
                <w:sz w:val="24"/>
                <w:szCs w:val="24"/>
              </w:rPr>
              <w:t>Leadbetter</w:t>
            </w:r>
            <w:proofErr w:type="spellEnd"/>
            <w:r w:rsidRPr="005E2D45">
              <w:rPr>
                <w:sz w:val="24"/>
                <w:szCs w:val="24"/>
              </w:rPr>
              <w:t>, Helion 2013.</w:t>
            </w:r>
          </w:p>
          <w:p w14:paraId="59FF75D9" w14:textId="2FF33788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XML. Tworzenie stron WWW z wykorzystaniem XML, CSS, XHTML oraz XSLT. Niebieski podręcznik, Rob </w:t>
            </w:r>
            <w:proofErr w:type="spellStart"/>
            <w:r w:rsidRPr="005E2D45">
              <w:rPr>
                <w:sz w:val="24"/>
                <w:szCs w:val="24"/>
              </w:rPr>
              <w:t>Huddleston</w:t>
            </w:r>
            <w:proofErr w:type="spellEnd"/>
            <w:r w:rsidRPr="005E2D45">
              <w:rPr>
                <w:sz w:val="24"/>
                <w:szCs w:val="24"/>
              </w:rPr>
              <w:t>, Helion 2010.</w:t>
            </w:r>
          </w:p>
        </w:tc>
      </w:tr>
      <w:tr w:rsidR="00DC0D9A" w:rsidRPr="005E2D45" w14:paraId="7CA483D2" w14:textId="77777777" w:rsidTr="00DC0D9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C174" w14:textId="77777777" w:rsidR="00DC0D9A" w:rsidRPr="005E2D45" w:rsidRDefault="00DC0D9A" w:rsidP="00DC0D9A">
            <w:pPr>
              <w:spacing w:before="120" w:after="12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7E4831" w14:textId="77777777" w:rsidR="00DC0D9A" w:rsidRPr="005E2D45" w:rsidRDefault="00DC0D9A" w:rsidP="00DC0D9A">
            <w:pPr>
              <w:ind w:left="72"/>
              <w:rPr>
                <w:sz w:val="24"/>
                <w:szCs w:val="24"/>
              </w:rPr>
            </w:pPr>
          </w:p>
        </w:tc>
      </w:tr>
      <w:tr w:rsidR="00DC0D9A" w:rsidRPr="005E2D45" w14:paraId="5AFB319D" w14:textId="77777777" w:rsidTr="00DC0D9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1197" w14:textId="77777777" w:rsidR="00DC0D9A" w:rsidRPr="005E2D45" w:rsidRDefault="00DC0D9A" w:rsidP="00DC0D9A">
            <w:pPr>
              <w:spacing w:before="120" w:after="120"/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A63127" w14:textId="77777777" w:rsidR="00DC0D9A" w:rsidRPr="005E2D45" w:rsidRDefault="00DC0D9A" w:rsidP="00DC0D9A">
            <w:pPr>
              <w:pStyle w:val="Akapitzlist"/>
              <w:numPr>
                <w:ilvl w:val="0"/>
                <w:numId w:val="4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Wykład,</w:t>
            </w:r>
          </w:p>
          <w:p w14:paraId="22B8695B" w14:textId="77777777" w:rsidR="00DC0D9A" w:rsidRPr="005E2D45" w:rsidRDefault="00DC0D9A" w:rsidP="00DC0D9A">
            <w:pPr>
              <w:pStyle w:val="Akapitzlist"/>
              <w:numPr>
                <w:ilvl w:val="0"/>
                <w:numId w:val="4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Wykład z prezentacją,</w:t>
            </w:r>
          </w:p>
          <w:p w14:paraId="2349A2E7" w14:textId="17AE86C7" w:rsidR="00DC0D9A" w:rsidRPr="005E2D45" w:rsidRDefault="00DC0D9A" w:rsidP="00DC0D9A">
            <w:pPr>
              <w:ind w:left="72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Zajęcia w sali komputerowej.</w:t>
            </w:r>
          </w:p>
        </w:tc>
      </w:tr>
      <w:tr w:rsidR="00505FE4" w:rsidRPr="005E2D45" w14:paraId="68F8FD66" w14:textId="77777777" w:rsidTr="00DC0D9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AB28A0" w14:textId="77777777" w:rsidR="00505FE4" w:rsidRPr="005E2D45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428519" w14:textId="77777777" w:rsidR="00505FE4" w:rsidRPr="005E2D45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331E32C8" w14:textId="77777777" w:rsidR="00505FE4" w:rsidRPr="005E2D45" w:rsidRDefault="00505FE4" w:rsidP="00505FE4">
      <w:pPr>
        <w:rPr>
          <w:sz w:val="22"/>
          <w:szCs w:val="22"/>
        </w:rPr>
      </w:pPr>
      <w:r w:rsidRPr="005E2D45">
        <w:rPr>
          <w:sz w:val="22"/>
          <w:szCs w:val="22"/>
        </w:rPr>
        <w:t>* Literatura może być zmieniona po akceptacji Dyrektora Instytutu</w:t>
      </w:r>
    </w:p>
    <w:p w14:paraId="288EFEBF" w14:textId="77777777" w:rsidR="00505FE4" w:rsidRPr="005E2D45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5E2D45" w14:paraId="42E0C87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0CFA1EF" w14:textId="77777777" w:rsidR="00505FE4" w:rsidRPr="005E2D45" w:rsidRDefault="00505FE4" w:rsidP="00F77DC4">
            <w:pPr>
              <w:jc w:val="center"/>
              <w:rPr>
                <w:sz w:val="22"/>
                <w:szCs w:val="22"/>
              </w:rPr>
            </w:pPr>
            <w:r w:rsidRPr="005E2D4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83F850" w14:textId="77777777" w:rsidR="00505FE4" w:rsidRPr="005E2D45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9D9C82A" w14:textId="77777777" w:rsidR="00505FE4" w:rsidRPr="005E2D45" w:rsidRDefault="00505FE4" w:rsidP="00F77DC4">
            <w:pPr>
              <w:jc w:val="center"/>
              <w:rPr>
                <w:sz w:val="18"/>
                <w:szCs w:val="18"/>
              </w:rPr>
            </w:pPr>
            <w:r w:rsidRPr="005E2D45">
              <w:rPr>
                <w:sz w:val="18"/>
                <w:szCs w:val="18"/>
              </w:rPr>
              <w:t>Nr efektu uczenia się/grupy efektów</w:t>
            </w:r>
            <w:r w:rsidRPr="005E2D45">
              <w:rPr>
                <w:sz w:val="18"/>
                <w:szCs w:val="18"/>
              </w:rPr>
              <w:br/>
            </w:r>
          </w:p>
        </w:tc>
      </w:tr>
      <w:tr w:rsidR="00DC0D9A" w:rsidRPr="005E2D45" w14:paraId="2FEC5885" w14:textId="77777777" w:rsidTr="00BA044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476D1C6" w14:textId="0A910C22" w:rsidR="00DC0D9A" w:rsidRPr="005E2D45" w:rsidRDefault="00DC0D9A" w:rsidP="00DC0D9A">
            <w:pPr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Test z pytaniami otwartymi.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D5A6549" w14:textId="798B24D4" w:rsidR="00DC0D9A" w:rsidRPr="005E2D45" w:rsidRDefault="00DC0D9A" w:rsidP="00DC0D9A">
            <w:pPr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01-04</w:t>
            </w:r>
          </w:p>
        </w:tc>
      </w:tr>
      <w:tr w:rsidR="00DC0D9A" w:rsidRPr="005E2D45" w14:paraId="0561D61D" w14:textId="77777777" w:rsidTr="00BA044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0CA63C" w14:textId="6A10C6DC" w:rsidR="00DC0D9A" w:rsidRPr="005E2D45" w:rsidRDefault="00DC0D9A" w:rsidP="00DC0D9A">
            <w:pPr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Realizacja zadań na laboratorium, kolokwium.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51FCF4" w14:textId="20A9CADA" w:rsidR="00DC0D9A" w:rsidRPr="005E2D45" w:rsidRDefault="00DC0D9A" w:rsidP="00DC0D9A">
            <w:pPr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05-08</w:t>
            </w:r>
          </w:p>
        </w:tc>
      </w:tr>
      <w:tr w:rsidR="00505FE4" w:rsidRPr="005E2D45" w14:paraId="5440CC6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63A" w14:textId="77777777" w:rsidR="00505FE4" w:rsidRPr="005E2D45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A31AF" w14:textId="77777777" w:rsidR="00505FE4" w:rsidRPr="005E2D45" w:rsidRDefault="00505FE4" w:rsidP="00A0655B">
            <w:pPr>
              <w:rPr>
                <w:sz w:val="22"/>
                <w:szCs w:val="22"/>
              </w:rPr>
            </w:pPr>
          </w:p>
        </w:tc>
      </w:tr>
      <w:tr w:rsidR="00DC0D9A" w:rsidRPr="005E2D45" w14:paraId="298AC789" w14:textId="77777777" w:rsidTr="0055652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EE96B5" w14:textId="73634D61" w:rsidR="00DC0D9A" w:rsidRPr="005E2D45" w:rsidRDefault="00DC0D9A" w:rsidP="00DC0D9A">
            <w:pPr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39C819E" w14:textId="77777777" w:rsidR="00DC0D9A" w:rsidRPr="005E2D45" w:rsidRDefault="00DC0D9A" w:rsidP="00DC0D9A">
            <w:pPr>
              <w:pStyle w:val="Tekstpodstawowywcity21"/>
              <w:spacing w:line="240" w:lineRule="auto"/>
              <w:ind w:left="0"/>
            </w:pPr>
            <w:r w:rsidRPr="005E2D45">
              <w:t>Laboratorium:</w:t>
            </w:r>
            <w:r w:rsidRPr="005E2D45">
              <w:br/>
              <w:t>20% oceny – wynik kolokwium z przeliczania systemów liczbowych,</w:t>
            </w:r>
            <w:r w:rsidRPr="005E2D45">
              <w:br/>
              <w:t xml:space="preserve">80% oceny – ocena zrealizowanych zadań  z wykorzystaniem HTML, CSS, </w:t>
            </w:r>
            <w:proofErr w:type="spellStart"/>
            <w:r w:rsidRPr="005E2D45">
              <w:t>Bootstrap</w:t>
            </w:r>
            <w:proofErr w:type="spellEnd"/>
            <w:r w:rsidRPr="005E2D45">
              <w:t>,</w:t>
            </w:r>
          </w:p>
          <w:p w14:paraId="66255C25" w14:textId="77777777" w:rsidR="00DC0D9A" w:rsidRPr="005E2D45" w:rsidRDefault="00DC0D9A" w:rsidP="00DC0D9A">
            <w:pPr>
              <w:pStyle w:val="Tekstpodstawowywcity21"/>
              <w:spacing w:line="240" w:lineRule="auto"/>
              <w:ind w:left="0"/>
            </w:pPr>
            <w:r w:rsidRPr="005E2D45">
              <w:t xml:space="preserve">Studenci bardziej zaawansowani w korzystaniu z technologii internetowych mogą zamiast realizacji kilku zadań z wykorzystaniem HTML, CSS, </w:t>
            </w:r>
            <w:proofErr w:type="spellStart"/>
            <w:r w:rsidRPr="005E2D45">
              <w:t>Bootstrap</w:t>
            </w:r>
            <w:proofErr w:type="spellEnd"/>
            <w:r w:rsidRPr="005E2D45">
              <w:t xml:space="preserve"> zrealizować bardziej zaawansowany projekt wykorzystujący te technologie i demonstrujący ich umiejętności.</w:t>
            </w:r>
            <w:r w:rsidRPr="005E2D45">
              <w:br/>
            </w:r>
          </w:p>
          <w:p w14:paraId="6018914B" w14:textId="424CD7CD" w:rsidR="00DC0D9A" w:rsidRPr="005E2D45" w:rsidRDefault="00DC0D9A" w:rsidP="00DC0D9A">
            <w:pPr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Ocena końcowa z przedmiotu:</w:t>
            </w:r>
            <w:r w:rsidRPr="005E2D45">
              <w:rPr>
                <w:sz w:val="24"/>
                <w:szCs w:val="24"/>
              </w:rPr>
              <w:br/>
              <w:t>50% oceny końcowej to wynik z laboratorium.</w:t>
            </w:r>
            <w:r w:rsidRPr="005E2D45">
              <w:rPr>
                <w:sz w:val="24"/>
                <w:szCs w:val="24"/>
              </w:rPr>
              <w:br/>
              <w:t>50% oceny końcowej to wynik testu.</w:t>
            </w:r>
          </w:p>
        </w:tc>
      </w:tr>
    </w:tbl>
    <w:p w14:paraId="4C158BB7" w14:textId="77777777" w:rsidR="00505FE4" w:rsidRPr="005E2D45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5E2D45" w14:paraId="1A2D6AD0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9DC71D" w14:textId="77777777" w:rsidR="00505FE4" w:rsidRPr="005E2D45" w:rsidRDefault="00505FE4" w:rsidP="00F77DC4">
            <w:pPr>
              <w:jc w:val="center"/>
              <w:rPr>
                <w:b/>
              </w:rPr>
            </w:pPr>
          </w:p>
          <w:p w14:paraId="4CECA95B" w14:textId="77777777" w:rsidR="00505FE4" w:rsidRPr="005E2D45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NAKŁAD PRACY STUDENTA</w:t>
            </w:r>
          </w:p>
          <w:p w14:paraId="2E29F1C9" w14:textId="77777777" w:rsidR="00505FE4" w:rsidRPr="005E2D45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5E2D45" w14:paraId="410A671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676947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293EC015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5B9FB2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5E2D45" w14:paraId="0E54107B" w14:textId="77777777" w:rsidTr="00DC0D9A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1874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E2FA" w14:textId="77777777" w:rsidR="00505FE4" w:rsidRPr="005E2D45" w:rsidRDefault="00505FE4" w:rsidP="00F77DC4">
            <w:pPr>
              <w:jc w:val="center"/>
            </w:pPr>
            <w:r w:rsidRPr="005E2D45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3336" w14:textId="77777777" w:rsidR="00505FE4" w:rsidRPr="005E2D45" w:rsidRDefault="00505FE4" w:rsidP="00F77DC4">
            <w:pPr>
              <w:jc w:val="center"/>
            </w:pPr>
            <w:r w:rsidRPr="005E2D45">
              <w:t xml:space="preserve">W tym zajęcia powiązane </w:t>
            </w:r>
            <w:r w:rsidRPr="005E2D45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1986C6" w14:textId="77777777" w:rsidR="00505FE4" w:rsidRPr="005E2D45" w:rsidRDefault="00505FE4" w:rsidP="00F77DC4">
            <w:pPr>
              <w:jc w:val="center"/>
              <w:rPr>
                <w:color w:val="FF0000"/>
              </w:rPr>
            </w:pPr>
            <w:r w:rsidRPr="005E2D45">
              <w:t>W tym udział w zajęciach przeprowadzanych z wykorzystaniem metod i</w:t>
            </w:r>
            <w:r w:rsidR="00A4490B" w:rsidRPr="005E2D45">
              <w:t> </w:t>
            </w:r>
            <w:r w:rsidRPr="005E2D45">
              <w:t>technik kształcenia na odległość</w:t>
            </w:r>
          </w:p>
        </w:tc>
      </w:tr>
      <w:tr w:rsidR="009351D1" w:rsidRPr="005E2D45" w14:paraId="78157572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FB27" w14:textId="77777777" w:rsidR="009351D1" w:rsidRPr="005E2D45" w:rsidRDefault="009351D1" w:rsidP="009351D1">
            <w:pPr>
              <w:spacing w:before="60" w:after="6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D10C" w14:textId="0F2FF820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96F2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A96BB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</w:tr>
      <w:tr w:rsidR="009351D1" w:rsidRPr="005E2D45" w14:paraId="21686427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9DBB" w14:textId="77777777" w:rsidR="009351D1" w:rsidRPr="005E2D45" w:rsidRDefault="009351D1" w:rsidP="009351D1">
            <w:pPr>
              <w:spacing w:before="60" w:after="6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10EF" w14:textId="6912E616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8049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733BA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</w:tr>
      <w:tr w:rsidR="009351D1" w:rsidRPr="005E2D45" w14:paraId="31155C96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F021" w14:textId="77777777" w:rsidR="009351D1" w:rsidRPr="005E2D45" w:rsidRDefault="009351D1" w:rsidP="009351D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5E2D45">
              <w:rPr>
                <w:sz w:val="24"/>
                <w:szCs w:val="24"/>
              </w:rPr>
              <w:t>Udział w ćwiczeniach audytoryjnych</w:t>
            </w:r>
            <w:r w:rsidRPr="005E2D45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F22A" w14:textId="68E9A1F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F660" w14:textId="5DE73E5F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C6E6E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</w:tr>
      <w:tr w:rsidR="009351D1" w:rsidRPr="005E2D45" w14:paraId="5D8E38D5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AC2E" w14:textId="77777777" w:rsidR="009351D1" w:rsidRPr="005E2D45" w:rsidRDefault="009351D1" w:rsidP="009351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1157" w14:textId="32B56A63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0C06" w14:textId="66ACD495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31EB8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</w:tr>
      <w:tr w:rsidR="009351D1" w:rsidRPr="005E2D45" w14:paraId="0EF8DA4C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21DD" w14:textId="77777777" w:rsidR="009351D1" w:rsidRPr="005E2D45" w:rsidRDefault="009351D1" w:rsidP="009351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Przygotowanie projektu / eseju / itp.</w:t>
            </w:r>
            <w:r w:rsidRPr="005E2D4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F6FF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7B10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7FA43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</w:tr>
      <w:tr w:rsidR="009351D1" w:rsidRPr="005E2D45" w14:paraId="37D535DD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561F" w14:textId="77777777" w:rsidR="009351D1" w:rsidRPr="005E2D45" w:rsidRDefault="009351D1" w:rsidP="009351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CC2A" w14:textId="1530A27D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261F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F5C50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</w:tr>
      <w:tr w:rsidR="009351D1" w:rsidRPr="005E2D45" w14:paraId="156D0F24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4019" w14:textId="77777777" w:rsidR="009351D1" w:rsidRPr="005E2D45" w:rsidRDefault="009351D1" w:rsidP="009351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A646" w14:textId="09D0B1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7ED5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87C14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</w:tr>
      <w:tr w:rsidR="009351D1" w:rsidRPr="005E2D45" w14:paraId="66DE8183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A5EE" w14:textId="77777777" w:rsidR="009351D1" w:rsidRPr="005E2D45" w:rsidRDefault="009351D1" w:rsidP="009351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6ABD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8EE2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12CC0" w14:textId="77777777" w:rsidR="009351D1" w:rsidRPr="005E2D45" w:rsidRDefault="009351D1" w:rsidP="009351D1">
            <w:pPr>
              <w:jc w:val="center"/>
              <w:rPr>
                <w:sz w:val="24"/>
                <w:szCs w:val="24"/>
              </w:rPr>
            </w:pPr>
          </w:p>
        </w:tc>
      </w:tr>
      <w:tr w:rsidR="009351D1" w:rsidRPr="005E2D45" w14:paraId="420D2C81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6E89" w14:textId="77777777" w:rsidR="009351D1" w:rsidRPr="005E2D45" w:rsidRDefault="009351D1" w:rsidP="009351D1">
            <w:pPr>
              <w:spacing w:before="60" w:after="60"/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3F7C" w14:textId="569DB3E7" w:rsidR="009351D1" w:rsidRPr="005E2D45" w:rsidRDefault="009351D1" w:rsidP="009351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90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36FE" w14:textId="06B3BFFE" w:rsidR="009351D1" w:rsidRPr="005E2D45" w:rsidRDefault="009351D1" w:rsidP="009351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0397"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65D12" w14:textId="77777777" w:rsidR="009351D1" w:rsidRPr="005E2D45" w:rsidRDefault="009351D1" w:rsidP="009351D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5E2D45" w14:paraId="2EFB37D3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13276" w14:textId="77777777" w:rsidR="00505FE4" w:rsidRPr="005E2D45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7A98FB7" w14:textId="3A6087B5" w:rsidR="00505FE4" w:rsidRPr="005E2D45" w:rsidRDefault="00DC0D9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5E2D45" w14:paraId="5A7D263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9530B" w14:textId="77777777" w:rsidR="00505FE4" w:rsidRPr="005E2D45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E2D45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13D271" w14:textId="76778CE2" w:rsidR="00505FE4" w:rsidRPr="005E2D45" w:rsidRDefault="00DC0D9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5E2D45" w14:paraId="547BF84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02536" w14:textId="77777777" w:rsidR="00505FE4" w:rsidRPr="005E2D45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5E2D45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8104D8D" w14:textId="77777777" w:rsidR="00505FE4" w:rsidRPr="005E2D45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5E2D45" w14:paraId="75270B4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2EFD43E" w14:textId="77777777" w:rsidR="00505FE4" w:rsidRPr="005E2D45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AE2750" w14:textId="7D82677D" w:rsidR="00505FE4" w:rsidRPr="005E2D45" w:rsidRDefault="00DC0D9A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E2D45">
              <w:rPr>
                <w:b/>
                <w:bCs/>
                <w:sz w:val="24"/>
                <w:szCs w:val="24"/>
              </w:rPr>
              <w:t>1,</w:t>
            </w:r>
            <w:r w:rsidR="009351D1">
              <w:rPr>
                <w:b/>
                <w:bCs/>
                <w:sz w:val="24"/>
                <w:szCs w:val="24"/>
              </w:rPr>
              <w:t>1</w:t>
            </w:r>
            <w:r w:rsidRPr="005E2D45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75E81C6C" w14:textId="77777777" w:rsidR="00DB50E0" w:rsidRPr="005E2D45" w:rsidRDefault="00DB50E0" w:rsidP="00505FE4"/>
    <w:sectPr w:rsidR="00DB50E0" w:rsidRPr="005E2D45" w:rsidSect="006369D6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EB07E3" w14:textId="77777777" w:rsidR="00DC0D9A" w:rsidRDefault="00DC0D9A" w:rsidP="00505FE4">
      <w:r>
        <w:separator/>
      </w:r>
    </w:p>
  </w:endnote>
  <w:endnote w:type="continuationSeparator" w:id="0">
    <w:p w14:paraId="483C162E" w14:textId="77777777" w:rsidR="00DC0D9A" w:rsidRDefault="00DC0D9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61CC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DB3E69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9F65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53BA90B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7C668" w14:textId="77777777" w:rsidR="00DC0D9A" w:rsidRDefault="00DC0D9A" w:rsidP="00505FE4">
      <w:r>
        <w:separator/>
      </w:r>
    </w:p>
  </w:footnote>
  <w:footnote w:type="continuationSeparator" w:id="0">
    <w:p w14:paraId="3561C142" w14:textId="77777777" w:rsidR="00DC0D9A" w:rsidRDefault="00DC0D9A" w:rsidP="00505FE4">
      <w:r>
        <w:continuationSeparator/>
      </w:r>
    </w:p>
  </w:footnote>
  <w:footnote w:id="1">
    <w:p w14:paraId="681C5666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 w:hint="default"/>
      </w:rPr>
    </w:lvl>
  </w:abstractNum>
  <w:abstractNum w:abstractNumId="2" w15:restartNumberingAfterBreak="0">
    <w:nsid w:val="53D26D3B"/>
    <w:multiLevelType w:val="hybridMultilevel"/>
    <w:tmpl w:val="98C44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9F2522"/>
    <w:multiLevelType w:val="hybridMultilevel"/>
    <w:tmpl w:val="6E229D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3560231">
    <w:abstractNumId w:val="1"/>
  </w:num>
  <w:num w:numId="2" w16cid:durableId="803043355">
    <w:abstractNumId w:val="0"/>
  </w:num>
  <w:num w:numId="3" w16cid:durableId="1492065950">
    <w:abstractNumId w:val="2"/>
  </w:num>
  <w:num w:numId="4" w16cid:durableId="16092665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D9A"/>
    <w:rsid w:val="00045CD5"/>
    <w:rsid w:val="002A7236"/>
    <w:rsid w:val="00505FE4"/>
    <w:rsid w:val="005E2D45"/>
    <w:rsid w:val="006369D6"/>
    <w:rsid w:val="008A2D5A"/>
    <w:rsid w:val="009351D1"/>
    <w:rsid w:val="00A0655B"/>
    <w:rsid w:val="00A30515"/>
    <w:rsid w:val="00A4490B"/>
    <w:rsid w:val="00AA4B12"/>
    <w:rsid w:val="00DB50E0"/>
    <w:rsid w:val="00DC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D5237"/>
  <w15:chartTrackingRefBased/>
  <w15:docId w15:val="{AFEB27DA-5970-473A-84E5-5FFE67B6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DC0D9A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DC0D9A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FE000D-8EB9-4B1A-A9D4-C6C66D0F09BD}"/>
</file>

<file path=customXml/itemProps2.xml><?xml version="1.0" encoding="utf-8"?>
<ds:datastoreItem xmlns:ds="http://schemas.openxmlformats.org/officeDocument/2006/customXml" ds:itemID="{1146BCD8-B3B2-4867-8828-D3562F74D1AD}"/>
</file>

<file path=customXml/itemProps3.xml><?xml version="1.0" encoding="utf-8"?>
<ds:datastoreItem xmlns:ds="http://schemas.openxmlformats.org/officeDocument/2006/customXml" ds:itemID="{FA41AB87-7CCC-40B9-89F9-94406FB423B0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</TotalTime>
  <Pages>4</Pages>
  <Words>1019</Words>
  <Characters>6117</Characters>
  <Application>Microsoft Office Word</Application>
  <DocSecurity>0</DocSecurity>
  <Lines>50</Lines>
  <Paragraphs>14</Paragraphs>
  <ScaleCrop>false</ScaleCrop>
  <Company>Panstwowa Wyzsza Szkola Zawodowa w Elblagu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2</cp:revision>
  <cp:lastPrinted>2023-12-05T12:20:00Z</cp:lastPrinted>
  <dcterms:created xsi:type="dcterms:W3CDTF">2024-08-21T20:27:00Z</dcterms:created>
  <dcterms:modified xsi:type="dcterms:W3CDTF">2024-08-21T20:27:00Z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